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D6641" w14:textId="6E8251E7" w:rsidR="002A060F" w:rsidRPr="00911F9B" w:rsidRDefault="002A060F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232319" w:rsidRPr="00232319">
        <w:rPr>
          <w:rFonts w:cs="Arial"/>
          <w:bCs/>
          <w:sz w:val="22"/>
          <w:lang w:val="en-US" w:eastAsia="ko-KR"/>
        </w:rPr>
        <w:t>S3-23</w:t>
      </w:r>
      <w:r w:rsidR="00281E90">
        <w:rPr>
          <w:rFonts w:cs="Arial"/>
          <w:bCs/>
          <w:sz w:val="22"/>
          <w:lang w:val="en-US" w:eastAsia="ko-KR"/>
        </w:rPr>
        <w:t>500</w:t>
      </w:r>
      <w:r w:rsidR="00E62BF5">
        <w:rPr>
          <w:rFonts w:cs="Arial"/>
          <w:bCs/>
          <w:sz w:val="22"/>
          <w:lang w:val="en-US" w:eastAsia="ko-KR"/>
        </w:rPr>
        <w:t>7</w:t>
      </w:r>
    </w:p>
    <w:p w14:paraId="29A30439" w14:textId="0658C287" w:rsidR="00B5011D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2A060F">
        <w:rPr>
          <w:rFonts w:cs="Arial"/>
          <w:b/>
          <w:bCs/>
          <w:noProof/>
          <w:sz w:val="22"/>
          <w:lang w:val="en-US" w:eastAsia="ko-KR"/>
        </w:rPr>
        <w:t>Chicago, US, 06 – 10 November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B5E1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5E6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0542" w:rsidRPr="00560542">
        <w:rPr>
          <w:rFonts w:ascii="Arial" w:hAnsi="Arial" w:cs="Arial"/>
          <w:b/>
          <w:sz w:val="22"/>
          <w:szCs w:val="22"/>
        </w:rPr>
        <w:t>potential collaboration between 3GPP SA3 and ETSI SAI</w:t>
      </w:r>
    </w:p>
    <w:p w14:paraId="6DF36BBF" w14:textId="4AC75E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</w:t>
      </w:r>
      <w:r w:rsidR="004745F0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6D8AE493" w14:textId="0BCE9A36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3" w:name="OLE_LINK12"/>
      <w:bookmarkStart w:id="4" w:name="OLE_LINK13"/>
      <w:bookmarkStart w:id="5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3"/>
      <w:bookmarkEnd w:id="4"/>
      <w:bookmarkEnd w:id="5"/>
    </w:p>
    <w:p w14:paraId="01147493" w14:textId="5D72384C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4745F0">
        <w:rPr>
          <w:rFonts w:ascii="Arial" w:hAnsi="Arial" w:cs="Arial"/>
          <w:bCs/>
          <w:color w:val="000000"/>
          <w:lang w:val="nb-NO"/>
        </w:rPr>
        <w:t>ETSI SAI</w:t>
      </w:r>
    </w:p>
    <w:p w14:paraId="467961A6" w14:textId="6642A62F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6" w:name="OLE_LINK45"/>
      <w:bookmarkStart w:id="7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DF61F8">
        <w:rPr>
          <w:rFonts w:ascii="Arial" w:hAnsi="Arial" w:cs="Arial"/>
          <w:bCs/>
          <w:color w:val="000000"/>
          <w:lang w:val="nb-NO"/>
        </w:rPr>
        <w:t xml:space="preserve">3GPP </w:t>
      </w:r>
      <w:r w:rsidR="00420040">
        <w:rPr>
          <w:rFonts w:ascii="Arial" w:hAnsi="Arial" w:cs="Arial"/>
          <w:bCs/>
          <w:color w:val="000000"/>
          <w:lang w:val="nb-NO"/>
        </w:rPr>
        <w:t xml:space="preserve">TSG </w:t>
      </w:r>
      <w:r w:rsidR="00DF61F8">
        <w:rPr>
          <w:rFonts w:ascii="Arial" w:hAnsi="Arial" w:cs="Arial"/>
          <w:bCs/>
          <w:color w:val="000000"/>
          <w:lang w:val="nb-NO"/>
        </w:rPr>
        <w:t>SA</w:t>
      </w:r>
      <w:r w:rsidR="00FF67D2" w:rsidRPr="00FF67D2">
        <w:rPr>
          <w:rFonts w:ascii="Arial" w:hAnsi="Arial" w:cs="Arial"/>
          <w:bCs/>
          <w:color w:val="000000"/>
          <w:lang w:val="nb-NO"/>
        </w:rPr>
        <w:t xml:space="preserve"> W</w:t>
      </w:r>
      <w:r w:rsidR="00FF67D2">
        <w:rPr>
          <w:rFonts w:ascii="Arial" w:hAnsi="Arial" w:cs="Arial"/>
          <w:bCs/>
          <w:color w:val="000000"/>
          <w:lang w:val="nb-NO"/>
        </w:rPr>
        <w:t>G</w:t>
      </w:r>
      <w:r w:rsidR="00DF61F8">
        <w:rPr>
          <w:rFonts w:ascii="Arial" w:hAnsi="Arial" w:cs="Arial"/>
          <w:bCs/>
          <w:color w:val="000000"/>
          <w:lang w:val="nb-NO"/>
        </w:rPr>
        <w:t>5</w:t>
      </w:r>
    </w:p>
    <w:bookmarkEnd w:id="6"/>
    <w:bookmarkEnd w:id="7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B2618F">
        <w:rPr>
          <w:rFonts w:ascii="Arial" w:hAnsi="Arial" w:cs="Arial"/>
          <w:bCs/>
          <w:color w:val="000000"/>
          <w:lang w:val="fr-CA"/>
        </w:rPr>
        <w:t>Alec</w:t>
      </w:r>
      <w:r w:rsidR="00A03315">
        <w:rPr>
          <w:rFonts w:ascii="Arial" w:hAnsi="Arial" w:cs="Arial"/>
          <w:bCs/>
          <w:color w:val="000000"/>
          <w:lang w:val="fr-CA"/>
        </w:rPr>
        <w:t xml:space="preserve"> </w:t>
      </w:r>
      <w:r w:rsidR="00B2618F">
        <w:rPr>
          <w:rFonts w:ascii="Arial" w:hAnsi="Arial" w:cs="Arial"/>
          <w:bCs/>
          <w:color w:val="000000"/>
          <w:lang w:val="fr-CA"/>
        </w:rPr>
        <w:t>Brusilovsky</w:t>
      </w:r>
      <w:r w:rsidR="00A03315">
        <w:rPr>
          <w:rFonts w:ascii="Arial" w:hAnsi="Arial" w:cs="Arial"/>
          <w:bCs/>
          <w:color w:val="000000"/>
          <w:lang w:val="fr-CA"/>
        </w:rPr>
        <w:t xml:space="preserve"> &lt;</w:t>
      </w:r>
      <w:r w:rsidR="00B2618F">
        <w:rPr>
          <w:rFonts w:ascii="Arial" w:hAnsi="Arial" w:cs="Arial"/>
          <w:bCs/>
          <w:color w:val="000000"/>
          <w:lang w:val="fr-CA"/>
        </w:rPr>
        <w:t>alec</w:t>
      </w:r>
      <w:r w:rsidR="00A03315">
        <w:rPr>
          <w:rFonts w:ascii="Arial" w:hAnsi="Arial" w:cs="Arial"/>
          <w:bCs/>
          <w:color w:val="000000"/>
          <w:lang w:val="fr-CA"/>
        </w:rPr>
        <w:t>.</w:t>
      </w:r>
      <w:r w:rsidR="00B2618F">
        <w:rPr>
          <w:rFonts w:ascii="Arial" w:hAnsi="Arial" w:cs="Arial"/>
          <w:bCs/>
          <w:color w:val="000000"/>
          <w:lang w:val="fr-CA"/>
        </w:rPr>
        <w:t>brusilovsky</w:t>
      </w:r>
      <w:r w:rsidR="00A03315">
        <w:rPr>
          <w:rFonts w:ascii="Arial" w:hAnsi="Arial" w:cs="Arial"/>
          <w:bCs/>
          <w:color w:val="000000"/>
          <w:lang w:val="fr-CA"/>
        </w:rPr>
        <w:t>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5A6EA6" w14:textId="4285C191" w:rsidR="00B6163B" w:rsidRDefault="00FC21AD" w:rsidP="00815576">
      <w:r>
        <w:t xml:space="preserve">SA3 would like to thank </w:t>
      </w:r>
      <w:r w:rsidR="000C6276">
        <w:t>ETSI SAI</w:t>
      </w:r>
      <w:r>
        <w:t xml:space="preserve"> for their incoming LS in </w:t>
      </w:r>
      <w:r w:rsidR="00AC33E8" w:rsidRPr="00AC33E8">
        <w:t>S3-234496</w:t>
      </w:r>
      <w:r w:rsidR="00AC33E8">
        <w:t xml:space="preserve"> (</w:t>
      </w:r>
      <w:r w:rsidR="00717A68" w:rsidRPr="00717A68">
        <w:t>SAI(23)18a007r4</w:t>
      </w:r>
      <w:r w:rsidR="005B3F91">
        <w:t xml:space="preserve">, </w:t>
      </w:r>
      <w:r w:rsidR="00815576" w:rsidRPr="00815576">
        <w:t>LS to SA, SA3</w:t>
      </w:r>
      <w:r w:rsidR="0058359A">
        <w:t>,</w:t>
      </w:r>
      <w:r w:rsidR="00815576" w:rsidRPr="00815576">
        <w:t xml:space="preserve"> and SA5 on potential collaboration between 3GPP SA3/SA5 and ETSI SAI ISG</w:t>
      </w:r>
      <w:r w:rsidR="005B3F91">
        <w:t>)</w:t>
      </w:r>
      <w:r w:rsidR="00815576">
        <w:t>.</w:t>
      </w:r>
      <w:r w:rsidR="005B3F91">
        <w:t xml:space="preserve"> </w:t>
      </w:r>
    </w:p>
    <w:p w14:paraId="74651437" w14:textId="2D0D9416" w:rsidR="00815576" w:rsidRDefault="00E7719F" w:rsidP="00815576">
      <w:r>
        <w:t xml:space="preserve">Collaboration </w:t>
      </w:r>
      <w:r w:rsidR="002356FA">
        <w:t>and coordination</w:t>
      </w:r>
      <w:r w:rsidR="00AC42F8">
        <w:t xml:space="preserve"> with</w:t>
      </w:r>
      <w:r>
        <w:t xml:space="preserve"> </w:t>
      </w:r>
      <w:r w:rsidR="00B95A7E">
        <w:t xml:space="preserve">the </w:t>
      </w:r>
      <w:r>
        <w:t xml:space="preserve">Security of AI </w:t>
      </w:r>
      <w:r w:rsidR="007D741D">
        <w:t xml:space="preserve">activities in </w:t>
      </w:r>
      <w:r w:rsidR="002356FA">
        <w:t xml:space="preserve">ETSI </w:t>
      </w:r>
      <w:r w:rsidR="00AC42F8">
        <w:t xml:space="preserve">is the way to </w:t>
      </w:r>
      <w:r w:rsidR="00B95A7E">
        <w:t>avoid duplication of efforts</w:t>
      </w:r>
      <w:r w:rsidR="00C85E89">
        <w:t>.</w:t>
      </w:r>
    </w:p>
    <w:p w14:paraId="4B04D85E" w14:textId="258E6CD8" w:rsidR="00A242C5" w:rsidRPr="00E62BF5" w:rsidRDefault="00B93CAB" w:rsidP="00815576">
      <w:r w:rsidRPr="00E62BF5">
        <w:t xml:space="preserve">In Rel-18, </w:t>
      </w:r>
      <w:r w:rsidR="00A242C5" w:rsidRPr="00E62BF5">
        <w:t xml:space="preserve">SA3 had the </w:t>
      </w:r>
      <w:r w:rsidR="00C34BEE" w:rsidRPr="00E62BF5">
        <w:t xml:space="preserve">following </w:t>
      </w:r>
      <w:r w:rsidR="00FD0C9E" w:rsidRPr="00E62BF5">
        <w:t xml:space="preserve">two </w:t>
      </w:r>
      <w:r w:rsidR="00C34BEE" w:rsidRPr="00E62BF5">
        <w:t>AI/ML security studies</w:t>
      </w:r>
      <w:r w:rsidR="00FD0C9E" w:rsidRPr="00E62BF5">
        <w:t xml:space="preserve"> without normative work</w:t>
      </w:r>
      <w:r w:rsidR="00C34BEE" w:rsidRPr="00E62BF5">
        <w:t>:</w:t>
      </w:r>
    </w:p>
    <w:p w14:paraId="4D411AE6" w14:textId="77777777" w:rsidR="005749AE" w:rsidRPr="00E62BF5" w:rsidRDefault="005749AE" w:rsidP="0057078F">
      <w:pPr>
        <w:pStyle w:val="ListParagraph"/>
        <w:numPr>
          <w:ilvl w:val="0"/>
          <w:numId w:val="9"/>
        </w:numPr>
      </w:pPr>
      <w:r w:rsidRPr="00E62BF5">
        <w:t>TR 33.877</w:t>
      </w:r>
      <w:r w:rsidRPr="00E62BF5">
        <w:tab/>
        <w:t>Study on the security aspects of Artificial Intelligence (AI)/Machine Learning (ML) for the Next Generation Radio Access Network (NG-RAN)</w:t>
      </w:r>
      <w:r w:rsidRPr="00E62BF5">
        <w:tab/>
      </w:r>
      <w:r w:rsidRPr="00E62BF5">
        <w:tab/>
      </w:r>
    </w:p>
    <w:p w14:paraId="64412EE9" w14:textId="77777777" w:rsidR="003C4EB6" w:rsidRPr="00E62BF5" w:rsidRDefault="005749AE" w:rsidP="0057078F">
      <w:pPr>
        <w:pStyle w:val="ListParagraph"/>
        <w:numPr>
          <w:ilvl w:val="0"/>
          <w:numId w:val="9"/>
        </w:numPr>
      </w:pPr>
      <w:r w:rsidRPr="00E62BF5">
        <w:t>TR 33.898</w:t>
      </w:r>
      <w:r w:rsidRPr="00E62BF5">
        <w:tab/>
        <w:t>Study on security and privacy of Artificial Intelligence/Machine Learning (AI/ML)-based services and applications in 5G</w:t>
      </w:r>
      <w:r w:rsidR="003C4EB6" w:rsidRPr="00E62BF5">
        <w:t xml:space="preserve"> </w:t>
      </w:r>
    </w:p>
    <w:p w14:paraId="70125D9B" w14:textId="336CF4DA" w:rsidR="00B93CAB" w:rsidRPr="00E62BF5" w:rsidRDefault="00B93CAB" w:rsidP="00E62BF5">
      <w:r w:rsidRPr="00E62BF5">
        <w:t>and the following eNA study with normative work:</w:t>
      </w:r>
    </w:p>
    <w:p w14:paraId="0C318CAD" w14:textId="7E815112" w:rsidR="00C34BEE" w:rsidRPr="00E62BF5" w:rsidRDefault="003C4EB6" w:rsidP="00F103A3">
      <w:pPr>
        <w:pStyle w:val="ListParagraph"/>
        <w:numPr>
          <w:ilvl w:val="0"/>
          <w:numId w:val="9"/>
        </w:numPr>
      </w:pPr>
      <w:r w:rsidRPr="00E62BF5">
        <w:t xml:space="preserve">TR 33.738 </w:t>
      </w:r>
      <w:r w:rsidR="00F103A3" w:rsidRPr="00E62BF5">
        <w:tab/>
      </w:r>
      <w:r w:rsidRPr="00E62BF5">
        <w:t>Study on security aspects of enablers for Network Automation for 5G - phase 3</w:t>
      </w:r>
      <w:r w:rsidR="005749AE" w:rsidRPr="00E62BF5">
        <w:tab/>
      </w:r>
    </w:p>
    <w:p w14:paraId="402B5B71" w14:textId="1AB8E065" w:rsidR="00F22535" w:rsidRDefault="005749AE" w:rsidP="00CB70CA">
      <w:r w:rsidRPr="00E62BF5">
        <w:t xml:space="preserve">SA3 </w:t>
      </w:r>
      <w:r w:rsidR="00B93CAB" w:rsidRPr="00E62BF5">
        <w:t>will</w:t>
      </w:r>
      <w:r w:rsidR="00FD0C9E" w:rsidRPr="00E62BF5">
        <w:t xml:space="preserve"> keep ETSI SAI informed if there are </w:t>
      </w:r>
      <w:r w:rsidR="00B93CAB" w:rsidRPr="00E62BF5">
        <w:t>other</w:t>
      </w:r>
      <w:r w:rsidR="00FD0C9E" w:rsidRPr="00E62BF5">
        <w:t xml:space="preserve"> AI/ML</w:t>
      </w:r>
      <w:r w:rsidR="00B93CAB" w:rsidRPr="00E62BF5">
        <w:t>-</w:t>
      </w:r>
      <w:r w:rsidR="00FD0C9E" w:rsidRPr="00E62BF5">
        <w:t>related security aspects</w:t>
      </w:r>
      <w:r w:rsidR="00B93CAB" w:rsidRPr="00E62BF5">
        <w:t xml:space="preserve"> and associated Study and/or Work Items</w:t>
      </w:r>
      <w:r w:rsidR="00FD0C9E" w:rsidRPr="00E62BF5">
        <w:t xml:space="preserve"> </w:t>
      </w:r>
      <w:r w:rsidR="003B2247" w:rsidRPr="00E62BF5">
        <w:rPr>
          <w:rFonts w:hint="eastAsia"/>
          <w:lang w:eastAsia="zh-CN"/>
        </w:rPr>
        <w:t>which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may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need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cooperation</w:t>
      </w:r>
      <w:r w:rsidR="003B2247" w:rsidRPr="00E62BF5">
        <w:rPr>
          <w:lang w:eastAsia="zh-CN"/>
        </w:rPr>
        <w:t xml:space="preserve"> </w:t>
      </w:r>
      <w:r w:rsidR="003B2247" w:rsidRPr="00E62BF5">
        <w:rPr>
          <w:rFonts w:hint="eastAsia"/>
          <w:lang w:eastAsia="zh-CN"/>
        </w:rPr>
        <w:t>with</w:t>
      </w:r>
      <w:r w:rsidR="003B2247" w:rsidRPr="00E62BF5">
        <w:rPr>
          <w:lang w:eastAsia="zh-CN"/>
        </w:rPr>
        <w:t xml:space="preserve"> ETSI SAI</w:t>
      </w:r>
      <w:r w:rsidR="00F711FA" w:rsidRPr="00E62BF5"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581890A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 xml:space="preserve">3GPP </w:t>
      </w:r>
      <w:r w:rsidR="00047B57">
        <w:rPr>
          <w:rFonts w:ascii="Arial" w:hAnsi="Arial" w:cs="Arial"/>
          <w:b/>
        </w:rPr>
        <w:t>ETSI SAI</w:t>
      </w:r>
    </w:p>
    <w:p w14:paraId="1410A9EB" w14:textId="5715C660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</w:t>
      </w:r>
      <w:r w:rsidR="00047B57">
        <w:rPr>
          <w:rFonts w:ascii="Arial" w:hAnsi="Arial" w:cs="Arial"/>
          <w:bCs/>
        </w:rPr>
        <w:t>ETSI SAI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047B57">
        <w:rPr>
          <w:rFonts w:ascii="Arial" w:hAnsi="Arial" w:cs="Arial"/>
          <w:bCs/>
        </w:rPr>
        <w:t xml:space="preserve">information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6F6E5" w14:textId="77777777" w:rsidR="00357E96" w:rsidRDefault="00357E96">
      <w:pPr>
        <w:spacing w:after="0"/>
      </w:pPr>
      <w:r>
        <w:separator/>
      </w:r>
    </w:p>
  </w:endnote>
  <w:endnote w:type="continuationSeparator" w:id="0">
    <w:p w14:paraId="34255589" w14:textId="77777777" w:rsidR="00357E96" w:rsidRDefault="00357E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6FBAE" w14:textId="77777777" w:rsidR="00357E96" w:rsidRDefault="00357E96">
      <w:pPr>
        <w:spacing w:after="0"/>
      </w:pPr>
      <w:r>
        <w:separator/>
      </w:r>
    </w:p>
  </w:footnote>
  <w:footnote w:type="continuationSeparator" w:id="0">
    <w:p w14:paraId="7036149A" w14:textId="77777777" w:rsidR="00357E96" w:rsidRDefault="00357E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AF53994"/>
    <w:multiLevelType w:val="hybridMultilevel"/>
    <w:tmpl w:val="5AEEB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1868427">
    <w:abstractNumId w:val="7"/>
  </w:num>
  <w:num w:numId="2" w16cid:durableId="2033608170">
    <w:abstractNumId w:val="4"/>
  </w:num>
  <w:num w:numId="3" w16cid:durableId="1936787504">
    <w:abstractNumId w:val="2"/>
  </w:num>
  <w:num w:numId="4" w16cid:durableId="1668510227">
    <w:abstractNumId w:val="1"/>
  </w:num>
  <w:num w:numId="5" w16cid:durableId="1213732103">
    <w:abstractNumId w:val="8"/>
  </w:num>
  <w:num w:numId="6" w16cid:durableId="1501697992">
    <w:abstractNumId w:val="0"/>
  </w:num>
  <w:num w:numId="7" w16cid:durableId="122774318">
    <w:abstractNumId w:val="3"/>
  </w:num>
  <w:num w:numId="8" w16cid:durableId="1057439138">
    <w:abstractNumId w:val="6"/>
  </w:num>
  <w:num w:numId="9" w16cid:durableId="195783599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xNzMwMbAwNTI0MLJU0lEKTi0uzszPAymwrAUApfKtcywAAAA="/>
  </w:docVars>
  <w:rsids>
    <w:rsidRoot w:val="004E3939"/>
    <w:rsid w:val="00012583"/>
    <w:rsid w:val="0001587C"/>
    <w:rsid w:val="00017F23"/>
    <w:rsid w:val="00046F08"/>
    <w:rsid w:val="00047B57"/>
    <w:rsid w:val="00095BC2"/>
    <w:rsid w:val="0009627F"/>
    <w:rsid w:val="000C2DA1"/>
    <w:rsid w:val="000C6276"/>
    <w:rsid w:val="000D321B"/>
    <w:rsid w:val="000F6242"/>
    <w:rsid w:val="0012301D"/>
    <w:rsid w:val="001344B2"/>
    <w:rsid w:val="00143591"/>
    <w:rsid w:val="0015484A"/>
    <w:rsid w:val="00170E94"/>
    <w:rsid w:val="00174844"/>
    <w:rsid w:val="001B4CA6"/>
    <w:rsid w:val="001E2CA0"/>
    <w:rsid w:val="001E4EC1"/>
    <w:rsid w:val="00214CEF"/>
    <w:rsid w:val="002201E4"/>
    <w:rsid w:val="00232319"/>
    <w:rsid w:val="002356FA"/>
    <w:rsid w:val="00270389"/>
    <w:rsid w:val="002729D0"/>
    <w:rsid w:val="00281E90"/>
    <w:rsid w:val="002A060F"/>
    <w:rsid w:val="002A6824"/>
    <w:rsid w:val="002C6EFB"/>
    <w:rsid w:val="002F1940"/>
    <w:rsid w:val="00320493"/>
    <w:rsid w:val="00320F57"/>
    <w:rsid w:val="003335FF"/>
    <w:rsid w:val="0034030B"/>
    <w:rsid w:val="00357E96"/>
    <w:rsid w:val="00383545"/>
    <w:rsid w:val="003A135F"/>
    <w:rsid w:val="003B2247"/>
    <w:rsid w:val="003B654D"/>
    <w:rsid w:val="003C489E"/>
    <w:rsid w:val="003C4EB6"/>
    <w:rsid w:val="003D26F7"/>
    <w:rsid w:val="003D3743"/>
    <w:rsid w:val="00420040"/>
    <w:rsid w:val="00433500"/>
    <w:rsid w:val="00433F71"/>
    <w:rsid w:val="00440118"/>
    <w:rsid w:val="00440D43"/>
    <w:rsid w:val="00455362"/>
    <w:rsid w:val="0045595F"/>
    <w:rsid w:val="004745F0"/>
    <w:rsid w:val="004B46AC"/>
    <w:rsid w:val="004D063A"/>
    <w:rsid w:val="004E3939"/>
    <w:rsid w:val="004F14FE"/>
    <w:rsid w:val="005007ED"/>
    <w:rsid w:val="00507A22"/>
    <w:rsid w:val="00520EC6"/>
    <w:rsid w:val="00524687"/>
    <w:rsid w:val="00560542"/>
    <w:rsid w:val="005630AA"/>
    <w:rsid w:val="0057078F"/>
    <w:rsid w:val="005749AE"/>
    <w:rsid w:val="005768D2"/>
    <w:rsid w:val="00581502"/>
    <w:rsid w:val="0058359A"/>
    <w:rsid w:val="00585D74"/>
    <w:rsid w:val="00592B74"/>
    <w:rsid w:val="005A6D9D"/>
    <w:rsid w:val="005B3F91"/>
    <w:rsid w:val="005B5087"/>
    <w:rsid w:val="005C7009"/>
    <w:rsid w:val="00614B5C"/>
    <w:rsid w:val="00617CA8"/>
    <w:rsid w:val="006319C8"/>
    <w:rsid w:val="00634723"/>
    <w:rsid w:val="006725CD"/>
    <w:rsid w:val="0068298E"/>
    <w:rsid w:val="00683EDF"/>
    <w:rsid w:val="006930A2"/>
    <w:rsid w:val="006A3A35"/>
    <w:rsid w:val="006A3F25"/>
    <w:rsid w:val="006E0D4F"/>
    <w:rsid w:val="006F0D5E"/>
    <w:rsid w:val="006F2D99"/>
    <w:rsid w:val="006F3499"/>
    <w:rsid w:val="0070566E"/>
    <w:rsid w:val="007145C7"/>
    <w:rsid w:val="00717A68"/>
    <w:rsid w:val="007227A0"/>
    <w:rsid w:val="00726022"/>
    <w:rsid w:val="00744520"/>
    <w:rsid w:val="00746D87"/>
    <w:rsid w:val="007673F2"/>
    <w:rsid w:val="00784C6B"/>
    <w:rsid w:val="007D4D6D"/>
    <w:rsid w:val="007D741D"/>
    <w:rsid w:val="007E14C0"/>
    <w:rsid w:val="007F4F92"/>
    <w:rsid w:val="007F6F25"/>
    <w:rsid w:val="00815576"/>
    <w:rsid w:val="00831144"/>
    <w:rsid w:val="00832356"/>
    <w:rsid w:val="00832B2B"/>
    <w:rsid w:val="00834BD0"/>
    <w:rsid w:val="00845D12"/>
    <w:rsid w:val="00852108"/>
    <w:rsid w:val="008858CD"/>
    <w:rsid w:val="008C4389"/>
    <w:rsid w:val="008D772F"/>
    <w:rsid w:val="008E197E"/>
    <w:rsid w:val="009024D9"/>
    <w:rsid w:val="009034E6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03BB6"/>
    <w:rsid w:val="00A242C5"/>
    <w:rsid w:val="00A35E6D"/>
    <w:rsid w:val="00A46CCB"/>
    <w:rsid w:val="00A71544"/>
    <w:rsid w:val="00A90373"/>
    <w:rsid w:val="00AB1FB9"/>
    <w:rsid w:val="00AB3E71"/>
    <w:rsid w:val="00AC33E8"/>
    <w:rsid w:val="00AC42F8"/>
    <w:rsid w:val="00AC6106"/>
    <w:rsid w:val="00AE1828"/>
    <w:rsid w:val="00AF0939"/>
    <w:rsid w:val="00B127D4"/>
    <w:rsid w:val="00B2618F"/>
    <w:rsid w:val="00B32AFF"/>
    <w:rsid w:val="00B33F3C"/>
    <w:rsid w:val="00B5011D"/>
    <w:rsid w:val="00B6163B"/>
    <w:rsid w:val="00B90C47"/>
    <w:rsid w:val="00B9365C"/>
    <w:rsid w:val="00B93CAB"/>
    <w:rsid w:val="00B95A7E"/>
    <w:rsid w:val="00B97703"/>
    <w:rsid w:val="00BB6A1F"/>
    <w:rsid w:val="00BC545D"/>
    <w:rsid w:val="00BD75FF"/>
    <w:rsid w:val="00BF1C89"/>
    <w:rsid w:val="00BF4726"/>
    <w:rsid w:val="00C01C1B"/>
    <w:rsid w:val="00C04BAC"/>
    <w:rsid w:val="00C07159"/>
    <w:rsid w:val="00C17B7B"/>
    <w:rsid w:val="00C23C20"/>
    <w:rsid w:val="00C34BEE"/>
    <w:rsid w:val="00C362C0"/>
    <w:rsid w:val="00C430D6"/>
    <w:rsid w:val="00C434DF"/>
    <w:rsid w:val="00C85E89"/>
    <w:rsid w:val="00C91CD0"/>
    <w:rsid w:val="00C948B8"/>
    <w:rsid w:val="00CA0E46"/>
    <w:rsid w:val="00CB70CA"/>
    <w:rsid w:val="00CC0A21"/>
    <w:rsid w:val="00CC33A8"/>
    <w:rsid w:val="00CD5002"/>
    <w:rsid w:val="00CE3F26"/>
    <w:rsid w:val="00CE79C5"/>
    <w:rsid w:val="00CF227C"/>
    <w:rsid w:val="00CF5344"/>
    <w:rsid w:val="00CF6087"/>
    <w:rsid w:val="00D02856"/>
    <w:rsid w:val="00D04935"/>
    <w:rsid w:val="00D073EA"/>
    <w:rsid w:val="00D144DE"/>
    <w:rsid w:val="00D209D8"/>
    <w:rsid w:val="00D25CD3"/>
    <w:rsid w:val="00D33E5A"/>
    <w:rsid w:val="00D62446"/>
    <w:rsid w:val="00D62A0E"/>
    <w:rsid w:val="00D6341D"/>
    <w:rsid w:val="00D6375B"/>
    <w:rsid w:val="00D84FCE"/>
    <w:rsid w:val="00D856BD"/>
    <w:rsid w:val="00DF61F8"/>
    <w:rsid w:val="00DF7E9B"/>
    <w:rsid w:val="00E24C88"/>
    <w:rsid w:val="00E319E0"/>
    <w:rsid w:val="00E3369A"/>
    <w:rsid w:val="00E46B56"/>
    <w:rsid w:val="00E62BF5"/>
    <w:rsid w:val="00E63561"/>
    <w:rsid w:val="00E7719F"/>
    <w:rsid w:val="00E8250F"/>
    <w:rsid w:val="00E92981"/>
    <w:rsid w:val="00E95BB6"/>
    <w:rsid w:val="00EB1F2F"/>
    <w:rsid w:val="00EC0AE9"/>
    <w:rsid w:val="00ED3268"/>
    <w:rsid w:val="00ED48C3"/>
    <w:rsid w:val="00ED4990"/>
    <w:rsid w:val="00EF5B8D"/>
    <w:rsid w:val="00F0510F"/>
    <w:rsid w:val="00F103A3"/>
    <w:rsid w:val="00F1736A"/>
    <w:rsid w:val="00F22475"/>
    <w:rsid w:val="00F22535"/>
    <w:rsid w:val="00F24338"/>
    <w:rsid w:val="00F306DC"/>
    <w:rsid w:val="00F33593"/>
    <w:rsid w:val="00F34B3C"/>
    <w:rsid w:val="00F651DD"/>
    <w:rsid w:val="00F711FA"/>
    <w:rsid w:val="00F91527"/>
    <w:rsid w:val="00FB5BEB"/>
    <w:rsid w:val="00FB75AB"/>
    <w:rsid w:val="00FC21AD"/>
    <w:rsid w:val="00FD0C9E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docId w15:val="{A5077FE7-B6C5-45C7-8574-E1BA0AEC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C4E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281</Words>
  <Characters>1509</Characters>
  <Application>Microsoft Office Word</Application>
  <DocSecurity>0</DocSecurity>
  <Lines>38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3</cp:revision>
  <cp:lastPrinted>2002-04-23T07:10:00Z</cp:lastPrinted>
  <dcterms:created xsi:type="dcterms:W3CDTF">2023-11-10T15:39:00Z</dcterms:created>
  <dcterms:modified xsi:type="dcterms:W3CDTF">2023-11-10T15:41:00Z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1699536111</vt:lpwstr>
  </property>
  <property fmtid="{D5CDD505-2E9C-101B-9397-08002B2CF9AE}" pid="9" name="_2015_ms_pID_725343">
    <vt:lpwstr>(3)aB1+jh7vLotzoHdbvI92cRttNyBJqyQmtwxokEnHCuQQX4wRCGUY0GyYMFSIhSZTQcb93n3m
zZSeZhqQuuG8Lgk7MRXnLF3ZfUN6AYAGxmeZ4KkceEDX0AeDvXiMYwFv1fCQgip3ANvfwdmD
KgCJlzmTUExP4jYS492uao6woMxmCqcRhQmkxc8Gvu1IRcP7mfLXiEb9GzMdiC7RUJP79/1l
39ENHEb7KO4aRMFk5e</vt:lpwstr>
  </property>
  <property fmtid="{D5CDD505-2E9C-101B-9397-08002B2CF9AE}" pid="10" name="_2015_ms_pID_7253431">
    <vt:lpwstr>t929S6jxE1G8TN2AAXSAr38AmgcGbpy9+zqww2GRQEpd0IEaRrzbv8
e1vG5NYBcQ2yQqcU8mhYtq0mn1EH81bNPh8bdzOpT6O3k4OtECzRu6ivgoAaEbZzEJQUQjyz
tuCBz+XbPNaTB5Atu/BYouuZh9cF5TGjK8I61N5qWAMhOBCsXE+CDhrOubQIy/0IaxCs7t+j
AvE291RJDlkZIlNkBZGecgqmqrxgwrQExQbx</vt:lpwstr>
  </property>
  <property fmtid="{D5CDD505-2E9C-101B-9397-08002B2CF9AE}" pid="11" name="_2015_ms_pID_7253432">
    <vt:lpwstr>tQ==</vt:lpwstr>
  </property>
</Properties>
</file>